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347"/>
        <w:tblW w:w="10255" w:type="dxa"/>
        <w:tblLook w:val="01E0"/>
      </w:tblPr>
      <w:tblGrid>
        <w:gridCol w:w="10255"/>
      </w:tblGrid>
      <w:tr w:rsidR="002E66B1" w:rsidRPr="00D32052">
        <w:trPr>
          <w:trHeight w:val="1093"/>
        </w:trPr>
        <w:tc>
          <w:tcPr>
            <w:tcW w:w="10255" w:type="dxa"/>
          </w:tcPr>
          <w:p w:rsidR="002E66B1" w:rsidRPr="003502E6" w:rsidRDefault="002E66B1" w:rsidP="00FD28A5">
            <w:pPr>
              <w:pStyle w:val="ConsPlusTitle"/>
              <w:widowControl/>
              <w:jc w:val="right"/>
              <w:rPr>
                <w:rFonts w:ascii="Times New Roman" w:hAnsi="Times New Roman" w:cs="Times New Roman"/>
              </w:rPr>
            </w:pPr>
            <w:r w:rsidRPr="003502E6">
              <w:rPr>
                <w:rFonts w:ascii="Times New Roman" w:hAnsi="Times New Roman" w:cs="Times New Roman"/>
              </w:rPr>
              <w:t xml:space="preserve">Приложение </w:t>
            </w:r>
          </w:p>
          <w:p w:rsidR="002E66B1" w:rsidRPr="003502E6" w:rsidRDefault="002E66B1" w:rsidP="00FD28A5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bCs w:val="0"/>
              </w:rPr>
            </w:pPr>
            <w:r w:rsidRPr="003502E6">
              <w:rPr>
                <w:rFonts w:ascii="Times New Roman" w:hAnsi="Times New Roman" w:cs="Times New Roman"/>
                <w:b w:val="0"/>
                <w:bCs w:val="0"/>
              </w:rPr>
              <w:t>к  постановлению</w:t>
            </w:r>
          </w:p>
          <w:p w:rsidR="002E66B1" w:rsidRPr="003502E6" w:rsidRDefault="002E66B1" w:rsidP="00FD28A5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bCs w:val="0"/>
              </w:rPr>
            </w:pPr>
            <w:r w:rsidRPr="003502E6">
              <w:rPr>
                <w:rFonts w:ascii="Times New Roman" w:hAnsi="Times New Roman" w:cs="Times New Roman"/>
                <w:b w:val="0"/>
                <w:bCs w:val="0"/>
              </w:rPr>
              <w:t xml:space="preserve"> администрации городского округа</w:t>
            </w:r>
          </w:p>
          <w:p w:rsidR="002E66B1" w:rsidRPr="003502E6" w:rsidRDefault="002E66B1" w:rsidP="00FD28A5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bCs w:val="0"/>
              </w:rPr>
            </w:pPr>
            <w:r w:rsidRPr="003502E6">
              <w:rPr>
                <w:rFonts w:ascii="Times New Roman" w:hAnsi="Times New Roman" w:cs="Times New Roman"/>
                <w:b w:val="0"/>
                <w:bCs w:val="0"/>
              </w:rPr>
              <w:t>«Александровск-Сахалинский район»</w:t>
            </w:r>
          </w:p>
          <w:p w:rsidR="002E66B1" w:rsidRPr="003502E6" w:rsidRDefault="002E66B1" w:rsidP="00FD28A5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от 16.07.2015 г.</w:t>
            </w:r>
            <w:r w:rsidRPr="003502E6">
              <w:rPr>
                <w:rFonts w:ascii="Times New Roman" w:hAnsi="Times New Roman" w:cs="Times New Roman"/>
                <w:b w:val="0"/>
                <w:bCs w:val="0"/>
              </w:rPr>
              <w:t xml:space="preserve">    №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389 ____</w:t>
            </w:r>
          </w:p>
        </w:tc>
      </w:tr>
    </w:tbl>
    <w:p w:rsidR="002E66B1" w:rsidRDefault="002E66B1" w:rsidP="00FD28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2E66B1" w:rsidRDefault="002E66B1" w:rsidP="00705C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E66B1" w:rsidRPr="00BE0902" w:rsidRDefault="002E66B1" w:rsidP="00705C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ПОРЯДОК </w:t>
      </w:r>
    </w:p>
    <w:p w:rsidR="002E66B1" w:rsidRPr="00BE0902" w:rsidRDefault="002E66B1" w:rsidP="00950F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0902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организации физкультурно-оздоровительной </w:t>
      </w:r>
    </w:p>
    <w:p w:rsidR="002E66B1" w:rsidRDefault="002E66B1" w:rsidP="00705C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0902">
        <w:rPr>
          <w:rFonts w:ascii="Times New Roman" w:hAnsi="Times New Roman" w:cs="Times New Roman"/>
          <w:b/>
          <w:bCs/>
          <w:sz w:val="28"/>
          <w:szCs w:val="28"/>
        </w:rPr>
        <w:t>работы с населением по месту жительства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E0902">
        <w:rPr>
          <w:rFonts w:ascii="Times New Roman" w:hAnsi="Times New Roman" w:cs="Times New Roman"/>
          <w:b/>
          <w:bCs/>
          <w:sz w:val="28"/>
          <w:szCs w:val="28"/>
        </w:rPr>
        <w:t xml:space="preserve">на территории </w:t>
      </w:r>
    </w:p>
    <w:p w:rsidR="002E66B1" w:rsidRPr="00BE0902" w:rsidRDefault="002E66B1" w:rsidP="00705C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городского округа «Александровск-Сахалинский район»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6B1" w:rsidRPr="005F19F7" w:rsidRDefault="002E66B1" w:rsidP="005F19F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F19F7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2E66B1" w:rsidRPr="005F19F7" w:rsidRDefault="002E66B1" w:rsidP="005F19F7">
      <w:pPr>
        <w:pStyle w:val="ListParagraph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2E66B1" w:rsidRPr="00914D53" w:rsidRDefault="002E66B1" w:rsidP="00914D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E0902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 xml:space="preserve"> Настоящий Порядок организации физкультурно-оздоровительной работы с населением по месту жительства </w:t>
      </w:r>
      <w:r w:rsidRPr="00914D53">
        <w:rPr>
          <w:rFonts w:ascii="Times New Roman" w:hAnsi="Times New Roman" w:cs="Times New Roman"/>
          <w:sz w:val="28"/>
          <w:szCs w:val="28"/>
        </w:rPr>
        <w:t>на территории городского округа «Александровск-Сахалинский район»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разработан в соответствии с Федеральным </w:t>
      </w:r>
      <w:hyperlink r:id="rId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04.12.2007 N 329-ФЗ "О физической культуре и спорте в Российской Федерации", устанавливает общий порядок подготовки и проведения физкультурно-оздоровительной работы по месту жительства граждан на территории городского округа «Александровск-Сахалинский район».</w:t>
      </w:r>
    </w:p>
    <w:p w:rsidR="002E66B1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Общее руководство по организации физкультурно-оздоровительной работы по месту жительства на территории городского округа «Александровск-Сахалинский район» осуществляет Управление социальной политики городского округа «Александровск-Сахалинский район».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090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E0902">
        <w:rPr>
          <w:rFonts w:ascii="Times New Roman" w:hAnsi="Times New Roman" w:cs="Times New Roman"/>
          <w:sz w:val="28"/>
          <w:szCs w:val="28"/>
        </w:rPr>
        <w:t>. Финансирование расходов на организацию физкультурно-оздоровительной</w:t>
      </w:r>
      <w:r>
        <w:rPr>
          <w:rFonts w:ascii="Times New Roman" w:hAnsi="Times New Roman" w:cs="Times New Roman"/>
          <w:sz w:val="28"/>
          <w:szCs w:val="28"/>
        </w:rPr>
        <w:t xml:space="preserve"> работы</w:t>
      </w:r>
      <w:r w:rsidRPr="00BE0902">
        <w:rPr>
          <w:rFonts w:ascii="Times New Roman" w:hAnsi="Times New Roman" w:cs="Times New Roman"/>
          <w:sz w:val="28"/>
          <w:szCs w:val="28"/>
        </w:rPr>
        <w:t xml:space="preserve"> с населением по месту жительства производится за счет средств бюджета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«Александровск-Сахалинский район» в рамках муниципальной программы </w:t>
      </w:r>
      <w:r w:rsidRPr="00DB70F7">
        <w:rPr>
          <w:rFonts w:ascii="Times New Roman" w:hAnsi="Times New Roman" w:cs="Times New Roman"/>
          <w:sz w:val="28"/>
          <w:szCs w:val="28"/>
        </w:rPr>
        <w:t>«Развитие физической культуры, спорта и молодежной политики в городском округе «Александровск-Сахалинский район» на 2015 - 2020 годы»,</w:t>
      </w:r>
      <w:r w:rsidRPr="00DB70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E0902">
        <w:rPr>
          <w:rFonts w:ascii="Times New Roman" w:hAnsi="Times New Roman" w:cs="Times New Roman"/>
          <w:sz w:val="28"/>
          <w:szCs w:val="28"/>
        </w:rPr>
        <w:t>и иных не запрещенных законодательством источников.</w:t>
      </w:r>
    </w:p>
    <w:p w:rsidR="002E66B1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66B1" w:rsidRPr="005F19F7" w:rsidRDefault="002E66B1" w:rsidP="005F19F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F19F7">
        <w:rPr>
          <w:rFonts w:ascii="Times New Roman" w:hAnsi="Times New Roman" w:cs="Times New Roman"/>
          <w:sz w:val="28"/>
          <w:szCs w:val="28"/>
        </w:rPr>
        <w:t>Цели и задачи</w:t>
      </w:r>
    </w:p>
    <w:p w:rsidR="002E66B1" w:rsidRPr="005F19F7" w:rsidRDefault="002E66B1" w:rsidP="005F19F7">
      <w:pPr>
        <w:pStyle w:val="ListParagraph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2E66B1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Основной целью физкультурно-</w:t>
      </w:r>
      <w:r w:rsidRPr="00BE0902">
        <w:rPr>
          <w:rFonts w:ascii="Times New Roman" w:hAnsi="Times New Roman" w:cs="Times New Roman"/>
          <w:sz w:val="28"/>
          <w:szCs w:val="28"/>
        </w:rPr>
        <w:t>оздоровительной</w:t>
      </w:r>
      <w:r>
        <w:rPr>
          <w:rFonts w:ascii="Times New Roman" w:hAnsi="Times New Roman" w:cs="Times New Roman"/>
          <w:sz w:val="28"/>
          <w:szCs w:val="28"/>
        </w:rPr>
        <w:t xml:space="preserve"> работы по месту жительства граждан является создание условий для укрепления здоровья населения путем популяризации физической культуры и спорта, приобщения к занятиям физической культурой и спортом всех возрастных категорий населения</w:t>
      </w:r>
      <w:r w:rsidRPr="004518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городского округа «Александровск-Сахалинский район».</w:t>
      </w:r>
    </w:p>
    <w:p w:rsidR="002E66B1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Основными задачами физкультурно-</w:t>
      </w:r>
      <w:r w:rsidRPr="00BE0902">
        <w:rPr>
          <w:rFonts w:ascii="Times New Roman" w:hAnsi="Times New Roman" w:cs="Times New Roman"/>
          <w:sz w:val="28"/>
          <w:szCs w:val="28"/>
        </w:rPr>
        <w:t>оздоровительной</w:t>
      </w:r>
      <w:r>
        <w:rPr>
          <w:rFonts w:ascii="Times New Roman" w:hAnsi="Times New Roman" w:cs="Times New Roman"/>
          <w:sz w:val="28"/>
          <w:szCs w:val="28"/>
        </w:rPr>
        <w:t xml:space="preserve"> работы по месту жительства граждан являются:</w:t>
      </w:r>
    </w:p>
    <w:p w:rsidR="002E66B1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прав граждан на равный доступ к занятиям физической культурой и спортом;</w:t>
      </w:r>
    </w:p>
    <w:p w:rsidR="002E66B1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совершенствование системы физического воспитания различных возрастных категорий населения;</w:t>
      </w:r>
    </w:p>
    <w:p w:rsidR="002E66B1" w:rsidRDefault="002E66B1" w:rsidP="002B73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раскрытия социальной значимости физической культуры и спорта, их роли в формировании здорового образа жизни и профилактике негативных явлений в обществе - употребление алкогольных и наркотических средств, предотвращение преступности.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E0902">
        <w:rPr>
          <w:rFonts w:ascii="Times New Roman" w:hAnsi="Times New Roman" w:cs="Times New Roman"/>
          <w:sz w:val="28"/>
          <w:szCs w:val="28"/>
        </w:rPr>
        <w:t>. Порядок организации физкультурно-оздоровительной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0902">
        <w:rPr>
          <w:rFonts w:ascii="Times New Roman" w:hAnsi="Times New Roman" w:cs="Times New Roman"/>
          <w:sz w:val="28"/>
          <w:szCs w:val="28"/>
        </w:rPr>
        <w:t>работы с населением по месту жительства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E0902">
        <w:rPr>
          <w:rFonts w:ascii="Times New Roman" w:hAnsi="Times New Roman" w:cs="Times New Roman"/>
          <w:sz w:val="28"/>
          <w:szCs w:val="28"/>
        </w:rPr>
        <w:t xml:space="preserve">.1. Организация физкультурно-оздоровительной работы с населением по месту жительства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«Александровск-Сахалинский район» </w:t>
      </w:r>
      <w:r w:rsidRPr="00D75BAC">
        <w:rPr>
          <w:rFonts w:ascii="Times New Roman" w:hAnsi="Times New Roman" w:cs="Times New Roman"/>
          <w:sz w:val="28"/>
          <w:szCs w:val="28"/>
        </w:rPr>
        <w:t>осуществляется совместно администрацией городского округа «Александро</w:t>
      </w:r>
      <w:r>
        <w:rPr>
          <w:rFonts w:ascii="Times New Roman" w:hAnsi="Times New Roman" w:cs="Times New Roman"/>
          <w:sz w:val="28"/>
          <w:szCs w:val="28"/>
        </w:rPr>
        <w:t>вск-Сахалинский район</w:t>
      </w:r>
      <w:r w:rsidRPr="00F47896">
        <w:rPr>
          <w:rFonts w:ascii="Times New Roman" w:hAnsi="Times New Roman" w:cs="Times New Roman"/>
          <w:sz w:val="28"/>
          <w:szCs w:val="28"/>
        </w:rPr>
        <w:t>», Управлением социальной политики городского ок</w:t>
      </w:r>
      <w:r>
        <w:rPr>
          <w:rFonts w:ascii="Times New Roman" w:hAnsi="Times New Roman" w:cs="Times New Roman"/>
          <w:sz w:val="28"/>
          <w:szCs w:val="28"/>
        </w:rPr>
        <w:t xml:space="preserve">руга «Александровск-Сахалинский </w:t>
      </w:r>
      <w:r w:rsidRPr="00F47896">
        <w:rPr>
          <w:rFonts w:ascii="Times New Roman" w:hAnsi="Times New Roman" w:cs="Times New Roman"/>
          <w:sz w:val="28"/>
          <w:szCs w:val="28"/>
        </w:rPr>
        <w:t>район», муниципальными учреждениями и иными учреждениями, организациями, юридическими лицами (далее по тексту – Учреждение) в соответствии с настоящим Порядком.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E0902">
        <w:rPr>
          <w:rFonts w:ascii="Times New Roman" w:hAnsi="Times New Roman" w:cs="Times New Roman"/>
          <w:sz w:val="28"/>
          <w:szCs w:val="28"/>
        </w:rPr>
        <w:t>.2. Практическую физкультурно-оздоровительную работу с населением по месту жительства осуществляют инструкторы по спорту (далее по тексту - Инструкторы).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E0902">
        <w:rPr>
          <w:rFonts w:ascii="Times New Roman" w:hAnsi="Times New Roman" w:cs="Times New Roman"/>
          <w:sz w:val="28"/>
          <w:szCs w:val="28"/>
        </w:rPr>
        <w:t>. Полномочия органов, осуществляющих организацию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0902">
        <w:rPr>
          <w:rFonts w:ascii="Times New Roman" w:hAnsi="Times New Roman" w:cs="Times New Roman"/>
          <w:sz w:val="28"/>
          <w:szCs w:val="28"/>
        </w:rPr>
        <w:t>физкультурно-оздоровительной работы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0902">
        <w:rPr>
          <w:rFonts w:ascii="Times New Roman" w:hAnsi="Times New Roman" w:cs="Times New Roman"/>
          <w:sz w:val="28"/>
          <w:szCs w:val="28"/>
        </w:rPr>
        <w:t>с населением по месту жительства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66B1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E0902">
        <w:rPr>
          <w:rFonts w:ascii="Times New Roman" w:hAnsi="Times New Roman" w:cs="Times New Roman"/>
          <w:sz w:val="28"/>
          <w:szCs w:val="28"/>
        </w:rPr>
        <w:t>.1. Администраци</w:t>
      </w:r>
      <w:r>
        <w:rPr>
          <w:rFonts w:ascii="Times New Roman" w:hAnsi="Times New Roman" w:cs="Times New Roman"/>
          <w:sz w:val="28"/>
          <w:szCs w:val="28"/>
        </w:rPr>
        <w:t>я городского округа «Александровск-Сахалинский район»:</w:t>
      </w:r>
    </w:p>
    <w:p w:rsidR="002E66B1" w:rsidRDefault="002E66B1" w:rsidP="00F478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4.1.1. определяе</w:t>
      </w:r>
      <w:r w:rsidRPr="00BE0902">
        <w:rPr>
          <w:rFonts w:ascii="Times New Roman" w:hAnsi="Times New Roman" w:cs="Times New Roman"/>
          <w:sz w:val="28"/>
          <w:szCs w:val="28"/>
        </w:rPr>
        <w:t>т формы организац</w:t>
      </w:r>
      <w:r>
        <w:rPr>
          <w:rFonts w:ascii="Times New Roman" w:hAnsi="Times New Roman" w:cs="Times New Roman"/>
          <w:sz w:val="28"/>
          <w:szCs w:val="28"/>
        </w:rPr>
        <w:t xml:space="preserve">ии спортивно-массовой </w:t>
      </w:r>
      <w:r w:rsidRPr="00BE0902">
        <w:rPr>
          <w:rFonts w:ascii="Times New Roman" w:hAnsi="Times New Roman" w:cs="Times New Roman"/>
          <w:sz w:val="28"/>
          <w:szCs w:val="28"/>
        </w:rPr>
        <w:t>работы с населением по месту жительства в зависимости от существующих условий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E66B1" w:rsidRDefault="002E66B1" w:rsidP="00F478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4.1.2. формирует задание на оказание услуги населению по организации</w:t>
      </w:r>
      <w:r w:rsidRPr="00D33A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физкультурно-оздоровительной работы по месту жительства и направляет его в</w:t>
      </w:r>
      <w:r w:rsidRPr="00A32EBF">
        <w:rPr>
          <w:rFonts w:ascii="Times New Roman" w:hAnsi="Times New Roman" w:cs="Times New Roman"/>
          <w:sz w:val="28"/>
          <w:szCs w:val="28"/>
        </w:rPr>
        <w:t xml:space="preserve"> </w:t>
      </w:r>
      <w:r w:rsidRPr="00F4789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правление</w:t>
      </w:r>
      <w:r w:rsidRPr="00F47896">
        <w:rPr>
          <w:rFonts w:ascii="Times New Roman" w:hAnsi="Times New Roman" w:cs="Times New Roman"/>
          <w:sz w:val="28"/>
          <w:szCs w:val="28"/>
        </w:rPr>
        <w:t xml:space="preserve"> социальной политики городского округа «Александровск-Сахалинский район»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E66B1" w:rsidRPr="00BE0902" w:rsidRDefault="002E66B1" w:rsidP="00F478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4.1.3. определяет</w:t>
      </w:r>
      <w:r w:rsidRPr="00BE0902">
        <w:rPr>
          <w:rFonts w:ascii="Times New Roman" w:hAnsi="Times New Roman" w:cs="Times New Roman"/>
          <w:sz w:val="28"/>
          <w:szCs w:val="28"/>
        </w:rPr>
        <w:t xml:space="preserve"> места проведения физкультурно-оздоровительной и спортивно-массовой работы на территори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E09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городского округа «Александровск-Сахалинский район»;</w:t>
      </w:r>
    </w:p>
    <w:p w:rsidR="002E66B1" w:rsidRPr="00BE0902" w:rsidRDefault="002E66B1" w:rsidP="000B1E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4.1.4. содействует</w:t>
      </w:r>
      <w:r w:rsidRPr="00BE0902">
        <w:rPr>
          <w:rFonts w:ascii="Times New Roman" w:hAnsi="Times New Roman" w:cs="Times New Roman"/>
          <w:sz w:val="28"/>
          <w:szCs w:val="28"/>
        </w:rPr>
        <w:t xml:space="preserve"> привлечению граждан для занятий у Инструкторов, в том числе несовершеннолетних, состоящих на учете в комиссиях по делам несовершеннолетних и защите их прав и отделах поли</w:t>
      </w:r>
      <w:r>
        <w:rPr>
          <w:rFonts w:ascii="Times New Roman" w:hAnsi="Times New Roman" w:cs="Times New Roman"/>
          <w:sz w:val="28"/>
          <w:szCs w:val="28"/>
        </w:rPr>
        <w:t>ции по делам несовершеннолетних.</w:t>
      </w:r>
    </w:p>
    <w:p w:rsidR="002E66B1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 Управление социальной политики городского округа «Александровск-Сахалинский район»:</w:t>
      </w:r>
    </w:p>
    <w:p w:rsidR="002E66B1" w:rsidRDefault="002E66B1" w:rsidP="00CB05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4.2.1. размещает</w:t>
      </w:r>
      <w:r w:rsidRPr="00BE0902">
        <w:rPr>
          <w:rFonts w:ascii="Times New Roman" w:hAnsi="Times New Roman" w:cs="Times New Roman"/>
          <w:sz w:val="28"/>
          <w:szCs w:val="28"/>
        </w:rPr>
        <w:t xml:space="preserve"> информацию об организации работы Инструкторов на территории </w:t>
      </w:r>
      <w:r>
        <w:rPr>
          <w:rFonts w:ascii="Times New Roman" w:hAnsi="Times New Roman" w:cs="Times New Roman"/>
          <w:sz w:val="28"/>
          <w:szCs w:val="28"/>
        </w:rPr>
        <w:t>городского округа «Александровск-Сахалинский район», на Официальном сайте администрации городского округа «Александровск-Сахалинский район»</w:t>
      </w:r>
    </w:p>
    <w:p w:rsidR="002E66B1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4.2.2. формирует</w:t>
      </w:r>
      <w:r w:rsidRPr="00BE0902">
        <w:rPr>
          <w:rFonts w:ascii="Times New Roman" w:hAnsi="Times New Roman" w:cs="Times New Roman"/>
          <w:sz w:val="28"/>
          <w:szCs w:val="28"/>
        </w:rPr>
        <w:t xml:space="preserve"> календарный план физкультурно-оздоровительных мероприятий, проводимых с населением по месту жительства</w:t>
      </w:r>
      <w:r>
        <w:rPr>
          <w:rFonts w:ascii="Times New Roman" w:hAnsi="Times New Roman" w:cs="Times New Roman"/>
          <w:sz w:val="28"/>
          <w:szCs w:val="28"/>
        </w:rPr>
        <w:t>, в соответствии с заданием Администрации</w:t>
      </w:r>
      <w:r w:rsidRPr="00BE0902">
        <w:rPr>
          <w:rFonts w:ascii="Times New Roman" w:hAnsi="Times New Roman" w:cs="Times New Roman"/>
          <w:sz w:val="28"/>
          <w:szCs w:val="28"/>
        </w:rPr>
        <w:t>;</w:t>
      </w:r>
    </w:p>
    <w:p w:rsidR="002E66B1" w:rsidRDefault="002E66B1" w:rsidP="00E34E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4.2.3. определяет</w:t>
      </w:r>
      <w:r w:rsidRPr="00BE0902">
        <w:rPr>
          <w:rFonts w:ascii="Times New Roman" w:hAnsi="Times New Roman" w:cs="Times New Roman"/>
          <w:sz w:val="28"/>
          <w:szCs w:val="28"/>
        </w:rPr>
        <w:t xml:space="preserve"> для конкретных Инструкторов места проведения физкультурно-оздоровительной работы на территории </w:t>
      </w:r>
      <w:r>
        <w:rPr>
          <w:rFonts w:ascii="Times New Roman" w:hAnsi="Times New Roman" w:cs="Times New Roman"/>
          <w:sz w:val="28"/>
          <w:szCs w:val="28"/>
        </w:rPr>
        <w:t>городского округа «Александровск-Сахалинский район», обеспечивает</w:t>
      </w:r>
      <w:r w:rsidRPr="00BE0902">
        <w:rPr>
          <w:rFonts w:ascii="Times New Roman" w:hAnsi="Times New Roman" w:cs="Times New Roman"/>
          <w:sz w:val="28"/>
          <w:szCs w:val="28"/>
        </w:rPr>
        <w:t xml:space="preserve"> организационно-методическую поддержку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Pr="00BE0902">
        <w:rPr>
          <w:rFonts w:ascii="Times New Roman" w:hAnsi="Times New Roman" w:cs="Times New Roman"/>
          <w:sz w:val="28"/>
          <w:szCs w:val="28"/>
        </w:rPr>
        <w:t xml:space="preserve"> Инструкторов;</w:t>
      </w:r>
    </w:p>
    <w:p w:rsidR="002E66B1" w:rsidRDefault="002E66B1" w:rsidP="00001E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66B1" w:rsidRPr="00BE0902" w:rsidRDefault="002E66B1" w:rsidP="00E34E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4.2.4. готови</w:t>
      </w:r>
      <w:r w:rsidRPr="00BE0902">
        <w:rPr>
          <w:rFonts w:ascii="Times New Roman" w:hAnsi="Times New Roman" w:cs="Times New Roman"/>
          <w:sz w:val="28"/>
          <w:szCs w:val="28"/>
        </w:rPr>
        <w:t xml:space="preserve">т информационные материалы о проведении физкультурно-оздоровительной работы с населением по месту жительства и направляют их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 городского округа «Александровск-Сахалинский район» </w:t>
      </w:r>
      <w:r w:rsidRPr="00BE0902">
        <w:rPr>
          <w:rFonts w:ascii="Times New Roman" w:hAnsi="Times New Roman" w:cs="Times New Roman"/>
          <w:sz w:val="28"/>
          <w:szCs w:val="28"/>
        </w:rPr>
        <w:t xml:space="preserve">для публикации </w:t>
      </w:r>
      <w:r>
        <w:rPr>
          <w:rFonts w:ascii="Times New Roman" w:hAnsi="Times New Roman" w:cs="Times New Roman"/>
          <w:sz w:val="28"/>
          <w:szCs w:val="28"/>
        </w:rPr>
        <w:t>в средствах массовой информации. И</w:t>
      </w:r>
      <w:r w:rsidRPr="00BE0902">
        <w:rPr>
          <w:rFonts w:ascii="Times New Roman" w:hAnsi="Times New Roman" w:cs="Times New Roman"/>
          <w:sz w:val="28"/>
          <w:szCs w:val="28"/>
        </w:rPr>
        <w:t>нформация об организации работы Инструкторов включает в себя: сведения об Инструкторах, график работы, место и время проведения занятий, вид спорта, по которому проводятся занятия, утвержденный календарный план физкультурно-оздоровительных и спортивно-массовых мероприятий, проводимых по месту жительства Инструктором, контактный телефон специалиста, ответственного за организацию работы Инструкторов с населением по месту жительства;</w:t>
      </w:r>
    </w:p>
    <w:p w:rsidR="002E66B1" w:rsidRPr="00BE0902" w:rsidRDefault="002E66B1" w:rsidP="005F19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Pr="00BE090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5.</w:t>
      </w:r>
      <w:r w:rsidRPr="00BE0902">
        <w:rPr>
          <w:rFonts w:ascii="Times New Roman" w:hAnsi="Times New Roman" w:cs="Times New Roman"/>
          <w:sz w:val="28"/>
          <w:szCs w:val="28"/>
        </w:rPr>
        <w:t xml:space="preserve"> осуществляет в соответствии с действующим трудовым законодательством прием на работу Инструкторов</w:t>
      </w:r>
      <w:r>
        <w:rPr>
          <w:rFonts w:ascii="Times New Roman" w:hAnsi="Times New Roman" w:cs="Times New Roman"/>
          <w:sz w:val="28"/>
          <w:szCs w:val="28"/>
        </w:rPr>
        <w:t>, а также заключение договоров на оказание услуг</w:t>
      </w:r>
      <w:r w:rsidRPr="00BE0902">
        <w:rPr>
          <w:rFonts w:ascii="Times New Roman" w:hAnsi="Times New Roman" w:cs="Times New Roman"/>
          <w:sz w:val="28"/>
          <w:szCs w:val="28"/>
        </w:rPr>
        <w:t xml:space="preserve"> для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физкультурно-оздоровительной </w:t>
      </w:r>
      <w:r w:rsidRPr="00BE0902">
        <w:rPr>
          <w:rFonts w:ascii="Times New Roman" w:hAnsi="Times New Roman" w:cs="Times New Roman"/>
          <w:sz w:val="28"/>
          <w:szCs w:val="28"/>
        </w:rPr>
        <w:t>работы с населением по месту жительства, а также заключение с Инструкторами договоров о полной материальной ответственности;</w:t>
      </w:r>
    </w:p>
    <w:p w:rsidR="002E66B1" w:rsidRPr="00BE0902" w:rsidRDefault="002E66B1" w:rsidP="00001E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4.2.6</w:t>
      </w:r>
      <w:r w:rsidRPr="00BE0902">
        <w:rPr>
          <w:rFonts w:ascii="Times New Roman" w:hAnsi="Times New Roman" w:cs="Times New Roman"/>
          <w:sz w:val="28"/>
          <w:szCs w:val="28"/>
        </w:rPr>
        <w:t>. в соответствии с действующим законодательством и муниципальными правовыми актами разрабатывает локальные акты, определяющие порядок оплаты труда Инструкторов, должностные инструкции Инструкторов;</w:t>
      </w:r>
    </w:p>
    <w:p w:rsidR="002E66B1" w:rsidRPr="00BE0902" w:rsidRDefault="002E66B1" w:rsidP="00C577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4.2.7</w:t>
      </w:r>
      <w:r w:rsidRPr="00BE0902">
        <w:rPr>
          <w:rFonts w:ascii="Times New Roman" w:hAnsi="Times New Roman" w:cs="Times New Roman"/>
          <w:sz w:val="28"/>
          <w:szCs w:val="28"/>
        </w:rPr>
        <w:t>. проводит с Инструкторами инструктаж по технике безопасности. Осуществляет контроль строгого соблюдения правил по охране труда, технике безопасности;</w:t>
      </w:r>
    </w:p>
    <w:p w:rsidR="002E66B1" w:rsidRPr="00BE0902" w:rsidRDefault="002E66B1" w:rsidP="00C577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4.2.8</w:t>
      </w:r>
      <w:r w:rsidRPr="00BE0902">
        <w:rPr>
          <w:rFonts w:ascii="Times New Roman" w:hAnsi="Times New Roman" w:cs="Times New Roman"/>
          <w:sz w:val="28"/>
          <w:szCs w:val="28"/>
        </w:rPr>
        <w:t>. осуществляет контроль выполнения Инструкторами своих должностных обязанностей, соблюдения ими режима работы;</w:t>
      </w:r>
    </w:p>
    <w:p w:rsidR="002E66B1" w:rsidRPr="00BE0902" w:rsidRDefault="002E66B1" w:rsidP="00C577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4.2.9</w:t>
      </w:r>
      <w:r w:rsidRPr="00BE0902">
        <w:rPr>
          <w:rFonts w:ascii="Times New Roman" w:hAnsi="Times New Roman" w:cs="Times New Roman"/>
          <w:sz w:val="28"/>
          <w:szCs w:val="28"/>
        </w:rPr>
        <w:t xml:space="preserve">. обеспечивает привлечение граждан для занятий у Инструкторов в количестве </w:t>
      </w:r>
      <w:r w:rsidRPr="00824F5C">
        <w:rPr>
          <w:rFonts w:ascii="Times New Roman" w:hAnsi="Times New Roman" w:cs="Times New Roman"/>
          <w:sz w:val="28"/>
          <w:szCs w:val="28"/>
        </w:rPr>
        <w:t>не менее 30 человек</w:t>
      </w:r>
      <w:r w:rsidRPr="00BE0902">
        <w:rPr>
          <w:rFonts w:ascii="Times New Roman" w:hAnsi="Times New Roman" w:cs="Times New Roman"/>
          <w:sz w:val="28"/>
          <w:szCs w:val="28"/>
        </w:rPr>
        <w:t xml:space="preserve"> в расчете на 1 полную ставку Инструктора;</w:t>
      </w:r>
    </w:p>
    <w:p w:rsidR="002E66B1" w:rsidRPr="00BE0902" w:rsidRDefault="002E66B1" w:rsidP="00C577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4.2.10</w:t>
      </w:r>
      <w:r w:rsidRPr="00BE0902">
        <w:rPr>
          <w:rFonts w:ascii="Times New Roman" w:hAnsi="Times New Roman" w:cs="Times New Roman"/>
          <w:sz w:val="28"/>
          <w:szCs w:val="28"/>
        </w:rPr>
        <w:t>. разрабатывает формы учета занимающихся в физкультурно-оздоровительных секциях, группах по месту жительства (журнал учета посещаемости и т.п.), формы отчета о проведенных физкультурно-оздоровительных мероприятиях (протоколы мероприятий и т.п.), формы журнала проведения инструктажа по технике безопасности.</w:t>
      </w:r>
    </w:p>
    <w:p w:rsidR="002E66B1" w:rsidRPr="00BE0902" w:rsidRDefault="002E66B1" w:rsidP="00C577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4.2.11</w:t>
      </w:r>
      <w:r w:rsidRPr="00BE0902">
        <w:rPr>
          <w:rFonts w:ascii="Times New Roman" w:hAnsi="Times New Roman" w:cs="Times New Roman"/>
          <w:sz w:val="28"/>
          <w:szCs w:val="28"/>
        </w:rPr>
        <w:t>. в соответ</w:t>
      </w:r>
      <w:r>
        <w:rPr>
          <w:rFonts w:ascii="Times New Roman" w:hAnsi="Times New Roman" w:cs="Times New Roman"/>
          <w:sz w:val="28"/>
          <w:szCs w:val="28"/>
        </w:rPr>
        <w:t>ствии с техническими заданиями</w:t>
      </w:r>
      <w:r w:rsidRPr="00BE0902">
        <w:rPr>
          <w:rFonts w:ascii="Times New Roman" w:hAnsi="Times New Roman" w:cs="Times New Roman"/>
          <w:sz w:val="28"/>
          <w:szCs w:val="28"/>
        </w:rPr>
        <w:t xml:space="preserve"> за счет средств субсидии приобретает в установленном порядке спортивный инвентарь и оборудование для обеспечения деятельности Инструкторов для проведения физкультурно-оздоровительной работы с населением по месту жительства;</w:t>
      </w:r>
    </w:p>
    <w:p w:rsidR="002E66B1" w:rsidRPr="00BE0902" w:rsidRDefault="002E66B1" w:rsidP="00C577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4.2.12</w:t>
      </w:r>
      <w:r w:rsidRPr="00BE0902">
        <w:rPr>
          <w:rFonts w:ascii="Times New Roman" w:hAnsi="Times New Roman" w:cs="Times New Roman"/>
          <w:sz w:val="28"/>
          <w:szCs w:val="28"/>
        </w:rPr>
        <w:t xml:space="preserve">. обеспечивает сохранность и учет приобретенного в соответствии с </w:t>
      </w:r>
      <w:r>
        <w:rPr>
          <w:rFonts w:ascii="Times New Roman" w:hAnsi="Times New Roman" w:cs="Times New Roman"/>
          <w:sz w:val="28"/>
          <w:szCs w:val="28"/>
        </w:rPr>
        <w:t>подпунктом 4.2.10.</w:t>
      </w:r>
      <w:r>
        <w:t xml:space="preserve"> </w:t>
      </w:r>
      <w:r w:rsidRPr="00BE0902">
        <w:rPr>
          <w:rFonts w:ascii="Times New Roman" w:hAnsi="Times New Roman" w:cs="Times New Roman"/>
          <w:sz w:val="28"/>
          <w:szCs w:val="28"/>
        </w:rPr>
        <w:t>настоящего пункта Положения инвентаря и оборудования, используемого для обеспечения деятельности Инструкторов;</w:t>
      </w:r>
    </w:p>
    <w:p w:rsidR="002E66B1" w:rsidRPr="00BE0902" w:rsidRDefault="002E66B1" w:rsidP="00C577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E090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2.13. направляет в администрацию ГО «Александровск-Сахалинский район» </w:t>
      </w:r>
      <w:r w:rsidRPr="00BE0902">
        <w:rPr>
          <w:rFonts w:ascii="Times New Roman" w:hAnsi="Times New Roman" w:cs="Times New Roman"/>
          <w:sz w:val="28"/>
          <w:szCs w:val="28"/>
        </w:rPr>
        <w:t xml:space="preserve">отчет о приобретении в соответствии с </w:t>
      </w:r>
      <w:r>
        <w:rPr>
          <w:rFonts w:ascii="Times New Roman" w:hAnsi="Times New Roman" w:cs="Times New Roman"/>
          <w:sz w:val="28"/>
          <w:szCs w:val="28"/>
        </w:rPr>
        <w:t>подпунктом 4.2.10.</w:t>
      </w:r>
      <w:r>
        <w:t xml:space="preserve"> </w:t>
      </w:r>
      <w:r w:rsidRPr="00BE0902">
        <w:rPr>
          <w:rFonts w:ascii="Times New Roman" w:hAnsi="Times New Roman" w:cs="Times New Roman"/>
          <w:sz w:val="28"/>
          <w:szCs w:val="28"/>
        </w:rPr>
        <w:t>настоящего пункта Положения инвентаря и оборудования, используемого для обеспечения деятельности Инструкторов;</w:t>
      </w:r>
    </w:p>
    <w:p w:rsidR="002E66B1" w:rsidRDefault="002E66B1" w:rsidP="00C577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4.2.14. обеспечивае</w:t>
      </w:r>
      <w:r w:rsidRPr="00BE0902">
        <w:rPr>
          <w:rFonts w:ascii="Times New Roman" w:hAnsi="Times New Roman" w:cs="Times New Roman"/>
          <w:sz w:val="28"/>
          <w:szCs w:val="28"/>
        </w:rPr>
        <w:t>т контроль за целевым использованием спортивного инвентаря и оборудования, приобретенного за счет средств субсидии;</w:t>
      </w:r>
    </w:p>
    <w:p w:rsidR="002E66B1" w:rsidRPr="00BE0902" w:rsidRDefault="002E66B1" w:rsidP="00534C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Pr="00BE0902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F64C4">
        <w:rPr>
          <w:rFonts w:ascii="Times New Roman" w:hAnsi="Times New Roman" w:cs="Times New Roman"/>
          <w:sz w:val="28"/>
          <w:szCs w:val="28"/>
        </w:rPr>
        <w:t>. осуществляет контроль за организацией работы по месту жительства</w:t>
      </w:r>
      <w:r w:rsidRPr="00BE0902">
        <w:rPr>
          <w:rFonts w:ascii="Times New Roman" w:hAnsi="Times New Roman" w:cs="Times New Roman"/>
          <w:sz w:val="28"/>
          <w:szCs w:val="28"/>
        </w:rPr>
        <w:t>;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4.2.16</w:t>
      </w:r>
      <w:r w:rsidRPr="00BE0902">
        <w:rPr>
          <w:rFonts w:ascii="Times New Roman" w:hAnsi="Times New Roman" w:cs="Times New Roman"/>
          <w:sz w:val="28"/>
          <w:szCs w:val="28"/>
        </w:rPr>
        <w:t xml:space="preserve">. осуществляет в установленном порядке взаимодействие с </w:t>
      </w:r>
      <w:r>
        <w:rPr>
          <w:rFonts w:ascii="Times New Roman" w:hAnsi="Times New Roman" w:cs="Times New Roman"/>
          <w:sz w:val="28"/>
          <w:szCs w:val="28"/>
        </w:rPr>
        <w:t>министерством спорта, туризма и молодежной политики Сахалинской области</w:t>
      </w:r>
      <w:r w:rsidRPr="00BE0902">
        <w:rPr>
          <w:rFonts w:ascii="Times New Roman" w:hAnsi="Times New Roman" w:cs="Times New Roman"/>
          <w:sz w:val="28"/>
          <w:szCs w:val="28"/>
        </w:rPr>
        <w:t>;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11"/>
      <w:bookmarkEnd w:id="0"/>
      <w:r>
        <w:rPr>
          <w:rFonts w:ascii="Times New Roman" w:hAnsi="Times New Roman" w:cs="Times New Roman"/>
          <w:sz w:val="28"/>
          <w:szCs w:val="28"/>
        </w:rPr>
        <w:t>4.2.17</w:t>
      </w:r>
      <w:r w:rsidRPr="00BE0902">
        <w:rPr>
          <w:rFonts w:ascii="Times New Roman" w:hAnsi="Times New Roman" w:cs="Times New Roman"/>
          <w:sz w:val="28"/>
          <w:szCs w:val="28"/>
        </w:rPr>
        <w:t xml:space="preserve">. формирует и предоставляет в </w:t>
      </w:r>
      <w:r>
        <w:rPr>
          <w:rFonts w:ascii="Times New Roman" w:hAnsi="Times New Roman" w:cs="Times New Roman"/>
          <w:sz w:val="28"/>
          <w:szCs w:val="28"/>
        </w:rPr>
        <w:t>министерство спорта, туризма и молодежной политики Сахалинской области соответствующие отчеты.</w:t>
      </w:r>
    </w:p>
    <w:p w:rsidR="002E66B1" w:rsidRDefault="002E66B1" w:rsidP="00B43D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123"/>
      <w:bookmarkEnd w:id="1"/>
    </w:p>
    <w:p w:rsidR="002E66B1" w:rsidRDefault="002E66B1" w:rsidP="00B43D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E0902">
        <w:rPr>
          <w:rFonts w:ascii="Times New Roman" w:hAnsi="Times New Roman" w:cs="Times New Roman"/>
          <w:sz w:val="28"/>
          <w:szCs w:val="28"/>
        </w:rPr>
        <w:t>. Организация работы инструктора по спорту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E0902">
        <w:rPr>
          <w:rFonts w:ascii="Times New Roman" w:hAnsi="Times New Roman" w:cs="Times New Roman"/>
          <w:sz w:val="28"/>
          <w:szCs w:val="28"/>
        </w:rPr>
        <w:t xml:space="preserve">.1. Инструктор принимается в </w:t>
      </w:r>
      <w:r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BE0902">
        <w:rPr>
          <w:rFonts w:ascii="Times New Roman" w:hAnsi="Times New Roman" w:cs="Times New Roman"/>
          <w:sz w:val="28"/>
          <w:szCs w:val="28"/>
        </w:rPr>
        <w:t>в соответствии с требованиями трудового законодательства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>, либо заключает с Управлением договор оказания услуг</w:t>
      </w:r>
      <w:r w:rsidRPr="00BE0902">
        <w:rPr>
          <w:rFonts w:ascii="Times New Roman" w:hAnsi="Times New Roman" w:cs="Times New Roman"/>
          <w:sz w:val="28"/>
          <w:szCs w:val="28"/>
        </w:rPr>
        <w:t>.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E0902">
        <w:rPr>
          <w:rFonts w:ascii="Times New Roman" w:hAnsi="Times New Roman" w:cs="Times New Roman"/>
          <w:sz w:val="28"/>
          <w:szCs w:val="28"/>
        </w:rPr>
        <w:t>.2. Функциональные обязанности Инструктора определяются должностной инструкцией.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E0902">
        <w:rPr>
          <w:rFonts w:ascii="Times New Roman" w:hAnsi="Times New Roman" w:cs="Times New Roman"/>
          <w:sz w:val="28"/>
          <w:szCs w:val="28"/>
        </w:rPr>
        <w:t>.3. Инструктор должен знать: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0902">
        <w:rPr>
          <w:rFonts w:ascii="Times New Roman" w:hAnsi="Times New Roman" w:cs="Times New Roman"/>
          <w:sz w:val="28"/>
          <w:szCs w:val="28"/>
        </w:rPr>
        <w:t xml:space="preserve">- </w:t>
      </w:r>
      <w:hyperlink r:id="rId6" w:history="1">
        <w:r w:rsidRPr="00BE0902">
          <w:rPr>
            <w:rFonts w:ascii="Times New Roman" w:hAnsi="Times New Roman" w:cs="Times New Roman"/>
            <w:color w:val="0000FF"/>
            <w:sz w:val="28"/>
            <w:szCs w:val="28"/>
          </w:rPr>
          <w:t>Конституцию</w:t>
        </w:r>
      </w:hyperlink>
      <w:r w:rsidRPr="00BE0902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0902">
        <w:rPr>
          <w:rFonts w:ascii="Times New Roman" w:hAnsi="Times New Roman" w:cs="Times New Roman"/>
          <w:sz w:val="28"/>
          <w:szCs w:val="28"/>
        </w:rPr>
        <w:t>- законы и иные нормативные правовые акты, регламентирующие деятельность в области физической культуры и спорта, нормативные правовые акты федеральных органов исполнительной власти по вопросам развития физического воспитания в дошкольных учреждениях;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0902">
        <w:rPr>
          <w:rFonts w:ascii="Times New Roman" w:hAnsi="Times New Roman" w:cs="Times New Roman"/>
          <w:sz w:val="28"/>
          <w:szCs w:val="28"/>
        </w:rPr>
        <w:t>- основы педагогики и психологии дошкольного воспитания детей;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0902">
        <w:rPr>
          <w:rFonts w:ascii="Times New Roman" w:hAnsi="Times New Roman" w:cs="Times New Roman"/>
          <w:sz w:val="28"/>
          <w:szCs w:val="28"/>
        </w:rPr>
        <w:t>- основы теории и практики физического воспитания детей;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0902">
        <w:rPr>
          <w:rFonts w:ascii="Times New Roman" w:hAnsi="Times New Roman" w:cs="Times New Roman"/>
          <w:sz w:val="28"/>
          <w:szCs w:val="28"/>
        </w:rPr>
        <w:t>- методики обучения спортивным играм;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0902">
        <w:rPr>
          <w:rFonts w:ascii="Times New Roman" w:hAnsi="Times New Roman" w:cs="Times New Roman"/>
          <w:sz w:val="28"/>
          <w:szCs w:val="28"/>
        </w:rPr>
        <w:t>- анатомию и физиологию детей;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0902">
        <w:rPr>
          <w:rFonts w:ascii="Times New Roman" w:hAnsi="Times New Roman" w:cs="Times New Roman"/>
          <w:sz w:val="28"/>
          <w:szCs w:val="28"/>
        </w:rPr>
        <w:t>- основы спортивной медицины и спортивной гигиены;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0902">
        <w:rPr>
          <w:rFonts w:ascii="Times New Roman" w:hAnsi="Times New Roman" w:cs="Times New Roman"/>
          <w:sz w:val="28"/>
          <w:szCs w:val="28"/>
        </w:rPr>
        <w:t>- порядок проведения врачебного контроля и способы оказания первой помощи;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0902">
        <w:rPr>
          <w:rFonts w:ascii="Times New Roman" w:hAnsi="Times New Roman" w:cs="Times New Roman"/>
          <w:sz w:val="28"/>
          <w:szCs w:val="28"/>
        </w:rPr>
        <w:t>- современную методику проведения спортивно-массовых мероприятий, детских спортивных игр;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0902">
        <w:rPr>
          <w:rFonts w:ascii="Times New Roman" w:hAnsi="Times New Roman" w:cs="Times New Roman"/>
          <w:sz w:val="28"/>
          <w:szCs w:val="28"/>
        </w:rPr>
        <w:t>- передовой опыт физкультурно-оздоровительной и спортивно-массовой работы;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0902">
        <w:rPr>
          <w:rFonts w:ascii="Times New Roman" w:hAnsi="Times New Roman" w:cs="Times New Roman"/>
          <w:sz w:val="28"/>
          <w:szCs w:val="28"/>
        </w:rPr>
        <w:t>- порядок составления установленной отчетности;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0902">
        <w:rPr>
          <w:rFonts w:ascii="Times New Roman" w:hAnsi="Times New Roman" w:cs="Times New Roman"/>
          <w:sz w:val="28"/>
          <w:szCs w:val="28"/>
        </w:rPr>
        <w:t>- нормативные документы, регламентирующие работу со служебной документацией;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0902">
        <w:rPr>
          <w:rFonts w:ascii="Times New Roman" w:hAnsi="Times New Roman" w:cs="Times New Roman"/>
          <w:sz w:val="28"/>
          <w:szCs w:val="28"/>
        </w:rPr>
        <w:t>- основы работы на персональном компьютере;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0902">
        <w:rPr>
          <w:rFonts w:ascii="Times New Roman" w:hAnsi="Times New Roman" w:cs="Times New Roman"/>
          <w:sz w:val="28"/>
          <w:szCs w:val="28"/>
        </w:rPr>
        <w:t xml:space="preserve">- правила по охране труда и </w:t>
      </w:r>
      <w:hyperlink r:id="rId7" w:history="1">
        <w:r w:rsidRPr="00BE0902">
          <w:rPr>
            <w:rFonts w:ascii="Times New Roman" w:hAnsi="Times New Roman" w:cs="Times New Roman"/>
            <w:color w:val="0000FF"/>
            <w:sz w:val="28"/>
            <w:szCs w:val="28"/>
          </w:rPr>
          <w:t>пожарной безопасности</w:t>
        </w:r>
      </w:hyperlink>
      <w:r w:rsidRPr="00BE0902">
        <w:rPr>
          <w:rFonts w:ascii="Times New Roman" w:hAnsi="Times New Roman" w:cs="Times New Roman"/>
          <w:sz w:val="28"/>
          <w:szCs w:val="28"/>
        </w:rPr>
        <w:t>.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E0902">
        <w:rPr>
          <w:rFonts w:ascii="Times New Roman" w:hAnsi="Times New Roman" w:cs="Times New Roman"/>
          <w:sz w:val="28"/>
          <w:szCs w:val="28"/>
        </w:rPr>
        <w:t>.4. Инструктор несет ответственность за: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0902">
        <w:rPr>
          <w:rFonts w:ascii="Times New Roman" w:hAnsi="Times New Roman" w:cs="Times New Roman"/>
          <w:sz w:val="28"/>
          <w:szCs w:val="28"/>
        </w:rPr>
        <w:t>- жизнь и здоровье занимающихся;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0902">
        <w:rPr>
          <w:rFonts w:ascii="Times New Roman" w:hAnsi="Times New Roman" w:cs="Times New Roman"/>
          <w:sz w:val="28"/>
          <w:szCs w:val="28"/>
        </w:rPr>
        <w:t>- ненадлежащее исполнение или невыполнение своих функциональных обязанностей, предусмотренных должностной инструкцией;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0902">
        <w:rPr>
          <w:rFonts w:ascii="Times New Roman" w:hAnsi="Times New Roman" w:cs="Times New Roman"/>
          <w:sz w:val="28"/>
          <w:szCs w:val="28"/>
        </w:rPr>
        <w:t>- невыполнение приказов и распоряжений непосредственного руководства;</w:t>
      </w:r>
    </w:p>
    <w:p w:rsidR="002E66B1" w:rsidRPr="00BE0902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0902">
        <w:rPr>
          <w:rFonts w:ascii="Times New Roman" w:hAnsi="Times New Roman" w:cs="Times New Roman"/>
          <w:sz w:val="28"/>
          <w:szCs w:val="28"/>
        </w:rPr>
        <w:t>- предоставление недостоверной информации о проделанной работе;</w:t>
      </w:r>
    </w:p>
    <w:p w:rsidR="002E66B1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0902">
        <w:rPr>
          <w:rFonts w:ascii="Times New Roman" w:hAnsi="Times New Roman" w:cs="Times New Roman"/>
          <w:sz w:val="28"/>
          <w:szCs w:val="28"/>
        </w:rPr>
        <w:t>- несоблюдение трудовой дисциплины, нарушение установленных Правил внутреннего трудового распорядка, правил охраны труда, противопожарной безопасности и техники безопасности и других правил, создающих угрозу жизни занимающихся и других работников.</w:t>
      </w:r>
    </w:p>
    <w:p w:rsidR="002E66B1" w:rsidRDefault="002E66B1" w:rsidP="00B43D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66B1" w:rsidRDefault="002E66B1" w:rsidP="00864C5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E66B1" w:rsidRDefault="002E66B1" w:rsidP="00864C5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E66B1" w:rsidRDefault="002E66B1" w:rsidP="00864C5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6. Взаимодействие с Учреждением</w:t>
      </w:r>
    </w:p>
    <w:p w:rsidR="002E66B1" w:rsidRDefault="002E66B1" w:rsidP="00864C5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E66B1" w:rsidRDefault="002E66B1" w:rsidP="00864C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Управление для исполнения полномочий по организации физкультурно-оздоровительной работы по месту жительства может заключать соглашение с Учреждением о ведении физкультурно-оздоровительной работы с населением по месту жительства.</w:t>
      </w:r>
    </w:p>
    <w:p w:rsidR="002E66B1" w:rsidRPr="00BE0902" w:rsidRDefault="002E66B1" w:rsidP="00864C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В случае заключения соглашения Управление делегирует Учреждению часть своих полномочий и предоставляет имущество для организации физкультурно-оздоровительной работы с населением по месту жительства.</w:t>
      </w:r>
    </w:p>
    <w:p w:rsidR="002E66B1" w:rsidRPr="00BE0902" w:rsidRDefault="002E66B1" w:rsidP="00B43D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2E66B1" w:rsidRPr="00BE0902" w:rsidSect="008F34A4">
      <w:pgSz w:w="11905" w:h="16838"/>
      <w:pgMar w:top="850" w:right="850" w:bottom="850" w:left="1275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728AB"/>
    <w:multiLevelType w:val="hybridMultilevel"/>
    <w:tmpl w:val="56125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0902"/>
    <w:rsid w:val="00001ED8"/>
    <w:rsid w:val="000A5F4B"/>
    <w:rsid w:val="000B1E7F"/>
    <w:rsid w:val="001F64C4"/>
    <w:rsid w:val="00206D78"/>
    <w:rsid w:val="00250DBA"/>
    <w:rsid w:val="002616B4"/>
    <w:rsid w:val="00285A10"/>
    <w:rsid w:val="002B7381"/>
    <w:rsid w:val="002E66B1"/>
    <w:rsid w:val="00301C24"/>
    <w:rsid w:val="003502E6"/>
    <w:rsid w:val="003B396B"/>
    <w:rsid w:val="003D2C15"/>
    <w:rsid w:val="003E4577"/>
    <w:rsid w:val="003F4261"/>
    <w:rsid w:val="003F79DC"/>
    <w:rsid w:val="004518F1"/>
    <w:rsid w:val="004565B2"/>
    <w:rsid w:val="004F1D19"/>
    <w:rsid w:val="00512EEC"/>
    <w:rsid w:val="0052710F"/>
    <w:rsid w:val="00534C53"/>
    <w:rsid w:val="00541244"/>
    <w:rsid w:val="00542C09"/>
    <w:rsid w:val="005D7897"/>
    <w:rsid w:val="005F19F7"/>
    <w:rsid w:val="00687071"/>
    <w:rsid w:val="006E372C"/>
    <w:rsid w:val="00705C5F"/>
    <w:rsid w:val="007361B1"/>
    <w:rsid w:val="00824F5C"/>
    <w:rsid w:val="0084088F"/>
    <w:rsid w:val="00861DD5"/>
    <w:rsid w:val="00864C5D"/>
    <w:rsid w:val="008E0891"/>
    <w:rsid w:val="008F34A4"/>
    <w:rsid w:val="00914D53"/>
    <w:rsid w:val="00950FB3"/>
    <w:rsid w:val="00986A92"/>
    <w:rsid w:val="009D035E"/>
    <w:rsid w:val="009E459B"/>
    <w:rsid w:val="00A32EBF"/>
    <w:rsid w:val="00A7699F"/>
    <w:rsid w:val="00AE0B6A"/>
    <w:rsid w:val="00B06EC0"/>
    <w:rsid w:val="00B43DD2"/>
    <w:rsid w:val="00BB5C84"/>
    <w:rsid w:val="00BE0902"/>
    <w:rsid w:val="00C34C56"/>
    <w:rsid w:val="00C577EE"/>
    <w:rsid w:val="00CB05E6"/>
    <w:rsid w:val="00D32052"/>
    <w:rsid w:val="00D33AD3"/>
    <w:rsid w:val="00D50D43"/>
    <w:rsid w:val="00D75BAC"/>
    <w:rsid w:val="00D76302"/>
    <w:rsid w:val="00D83FC7"/>
    <w:rsid w:val="00DB70F7"/>
    <w:rsid w:val="00E34E99"/>
    <w:rsid w:val="00E419D3"/>
    <w:rsid w:val="00E65C67"/>
    <w:rsid w:val="00E90CE7"/>
    <w:rsid w:val="00EA1144"/>
    <w:rsid w:val="00ED3C5D"/>
    <w:rsid w:val="00F47896"/>
    <w:rsid w:val="00F70E72"/>
    <w:rsid w:val="00FD28A5"/>
    <w:rsid w:val="00FE6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C2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D28A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F7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F79D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F19F7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C774CE00794CB835425A52E449EDCB62E425120BF7B291CA41706A887D846766BCD4975344004A3r1m5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C774CE00794CB835425A52E449EDCB62D4D5023B42C7E1EF54208rAmDC" TargetMode="External"/><Relationship Id="rId5" Type="http://schemas.openxmlformats.org/officeDocument/2006/relationships/hyperlink" Target="consultantplus://offline/ref=A49545E5935C270C1A1A7EEEF8B47756D9673313774CD528E5C9E96DEA0D4ED27CB22EAEF7BE216Fc13B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297</TotalTime>
  <Pages>5</Pages>
  <Words>1582</Words>
  <Characters>9019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Касьян Дмитрий Ильич</dc:creator>
  <cp:keywords/>
  <dc:description/>
  <cp:lastModifiedBy>1</cp:lastModifiedBy>
  <cp:revision>19</cp:revision>
  <cp:lastPrinted>2015-07-16T05:28:00Z</cp:lastPrinted>
  <dcterms:created xsi:type="dcterms:W3CDTF">2015-07-10T06:01:00Z</dcterms:created>
  <dcterms:modified xsi:type="dcterms:W3CDTF">2015-07-16T05:28:00Z</dcterms:modified>
</cp:coreProperties>
</file>